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F7F27" w14:textId="42EE46FA" w:rsidR="00B6784C" w:rsidRDefault="00B6784C" w:rsidP="00B678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FORMAN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80-1)</w:t>
      </w:r>
    </w:p>
    <w:p w14:paraId="134DDCA8" w14:textId="77777777" w:rsidR="00B6784C" w:rsidRDefault="00B6784C" w:rsidP="00B678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</w:t>
      </w:r>
    </w:p>
    <w:p w14:paraId="2D16C936" w14:textId="77777777" w:rsidR="00B6784C" w:rsidRDefault="00B6784C" w:rsidP="00B678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31EE96" w14:textId="77777777" w:rsidR="00B6784C" w:rsidRDefault="00B6784C" w:rsidP="00B678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9AE5C1" w14:textId="2F2A69B7" w:rsidR="00B6784C" w:rsidRPr="0009310B" w:rsidRDefault="00B6784C" w:rsidP="00B678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1480-1</w:t>
      </w:r>
      <w:r>
        <w:rPr>
          <w:rFonts w:ascii="Times New Roman" w:hAnsi="Times New Roman" w:cs="Times New Roman"/>
          <w:sz w:val="24"/>
          <w:szCs w:val="24"/>
        </w:rPr>
        <w:tab/>
        <w:t>He occurs in the Burgess Roll.</w:t>
      </w:r>
    </w:p>
    <w:p w14:paraId="1D6D0138" w14:textId="77777777" w:rsidR="00B6784C" w:rsidRDefault="00B6784C" w:rsidP="00B6784C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Northern Genealogist” for 1885 ed. A. Gibbons, F.S.A. </w:t>
      </w:r>
    </w:p>
    <w:p w14:paraId="79D48E97" w14:textId="77777777" w:rsidR="00B6784C" w:rsidRDefault="00B6784C" w:rsidP="00B6784C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published in York by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J.Simpson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p.67)</w:t>
      </w:r>
    </w:p>
    <w:p w14:paraId="6A6F4178" w14:textId="77777777" w:rsidR="00B6784C" w:rsidRDefault="00B6784C" w:rsidP="00B678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2F9A4B" w14:textId="77777777" w:rsidR="00B6784C" w:rsidRDefault="00B6784C" w:rsidP="00B678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3F1932" w14:textId="1F077BF5" w:rsidR="00B6784C" w:rsidRDefault="00B6784C" w:rsidP="00B678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April 2021</w:t>
      </w:r>
    </w:p>
    <w:p w14:paraId="427A4E1F" w14:textId="09B666DD" w:rsidR="00BA00AB" w:rsidRPr="00B6784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678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574E7" w14:textId="77777777" w:rsidR="00B6784C" w:rsidRDefault="00B6784C" w:rsidP="009139A6">
      <w:r>
        <w:separator/>
      </w:r>
    </w:p>
  </w:endnote>
  <w:endnote w:type="continuationSeparator" w:id="0">
    <w:p w14:paraId="4D2D1508" w14:textId="77777777" w:rsidR="00B6784C" w:rsidRDefault="00B678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CD8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8B7B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2D6E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3C43D" w14:textId="77777777" w:rsidR="00B6784C" w:rsidRDefault="00B6784C" w:rsidP="009139A6">
      <w:r>
        <w:separator/>
      </w:r>
    </w:p>
  </w:footnote>
  <w:footnote w:type="continuationSeparator" w:id="0">
    <w:p w14:paraId="0F3DFEE4" w14:textId="77777777" w:rsidR="00B6784C" w:rsidRDefault="00B678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5C1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C26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39A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4C"/>
    <w:rsid w:val="000666E0"/>
    <w:rsid w:val="002510B7"/>
    <w:rsid w:val="005C130B"/>
    <w:rsid w:val="00826F5C"/>
    <w:rsid w:val="009139A6"/>
    <w:rsid w:val="009448BB"/>
    <w:rsid w:val="00A3176C"/>
    <w:rsid w:val="00AE65F8"/>
    <w:rsid w:val="00B6784C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6311F"/>
  <w15:chartTrackingRefBased/>
  <w15:docId w15:val="{A7DB64AF-D69B-439B-B22C-E6DA9E2AE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2021-04-19T08:56:00Z</dcterms:created>
  <dcterms:modified xsi:type="dcterms:W3CDTF">2021-04-19T08:58:00Z</dcterms:modified>
</cp:coreProperties>
</file>